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Title"/>
      <w:bookmarkEnd w:id="0"/>
      <w:bookmarkStart w:id="1" w:name="_Hlt450066087"/>
      <w:bookmarkEnd w:id="1"/>
      <w:bookmarkStart w:id="2" w:name="DocumentFor"/>
      <w:bookmarkEnd w:id="2"/>
      <w:bookmarkStart w:id="3" w:name="_Hlt450039480"/>
      <w:bookmarkEnd w:id="3"/>
      <w:bookmarkStart w:id="4" w:name="_Hlt449016246"/>
      <w:bookmarkEnd w:id="4"/>
      <w:bookmarkStart w:id="5" w:name="_Hlt448930105"/>
      <w:bookmarkEnd w:id="5"/>
      <w:bookmarkStart w:id="6" w:name="_Hlt450066085"/>
      <w:bookmarkEnd w:id="6"/>
      <w:bookmarkStart w:id="7" w:name="_Hlt450051172"/>
      <w:bookmarkEnd w:id="7"/>
      <w:bookmarkStart w:id="8" w:name="OLE_LINK49"/>
      <w:bookmarkStart w:id="9" w:name="OLE_LINK27"/>
      <w:bookmarkStart w:id="10"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w:t>
      </w:r>
      <w:r>
        <w:rPr>
          <w:rFonts w:hint="eastAsia" w:eastAsia="宋体" w:cs="Arial"/>
          <w:b/>
          <w:sz w:val="24"/>
          <w:szCs w:val="24"/>
          <w:lang w:val="en-US" w:eastAsia="zh-CN"/>
        </w:rPr>
        <w:t>1</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R4-24083</w:t>
      </w:r>
      <w:r>
        <w:rPr>
          <w:rFonts w:hint="eastAsia" w:cs="Arial"/>
          <w:b/>
          <w:sz w:val="24"/>
          <w:szCs w:val="24"/>
          <w:lang w:val="en-US" w:eastAsia="zh-CN"/>
        </w:rPr>
        <w:t>90</w:t>
      </w:r>
      <w:bookmarkStart w:id="17" w:name="_GoBack"/>
      <w:bookmarkEnd w:id="17"/>
    </w:p>
    <w:p>
      <w:pPr>
        <w:pStyle w:val="37"/>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Fukuoka</w:t>
      </w:r>
      <w:r>
        <w:rPr>
          <w:rFonts w:ascii="Arial" w:hAnsi="Arial" w:eastAsia="宋体" w:cs="Arial"/>
          <w:b/>
          <w:sz w:val="24"/>
          <w:szCs w:val="24"/>
          <w:lang w:eastAsia="zh-CN"/>
        </w:rPr>
        <w:t xml:space="preserve">, </w:t>
      </w:r>
      <w:r>
        <w:rPr>
          <w:rFonts w:hint="eastAsia" w:eastAsia="宋体" w:cs="Arial"/>
          <w:b/>
          <w:sz w:val="24"/>
          <w:szCs w:val="24"/>
          <w:lang w:val="en-US" w:eastAsia="zh-CN"/>
        </w:rPr>
        <w:t>Japan</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20</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New WID:</w:t>
      </w:r>
      <w:r>
        <w:rPr>
          <w:rFonts w:hint="eastAsia" w:ascii="Arial" w:hAnsi="Arial" w:eastAsia="MS Mincho" w:cs="Arial"/>
          <w:b/>
          <w:lang w:eastAsia="ja-JP"/>
        </w:rPr>
        <w:t xml:space="preserve"> </w:t>
      </w:r>
      <w:r>
        <w:rPr>
          <w:rFonts w:hint="eastAsia" w:ascii="Arial" w:hAnsi="Arial" w:eastAsia="宋体" w:cs="Arial"/>
          <w:b/>
          <w:lang w:eastAsia="zh-CN"/>
        </w:rPr>
        <w:t>Rel-19</w:t>
      </w:r>
      <w:r>
        <w:rPr>
          <w:rFonts w:hint="eastAsia" w:ascii="Arial" w:hAnsi="Arial" w:eastAsia="MS Mincho" w:cs="Arial"/>
          <w:b/>
          <w:lang w:eastAsia="ja-JP"/>
        </w:rPr>
        <w:t xml:space="preserve">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13</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1" w:name="_Hlt515348423"/>
      <w:bookmarkStart w:id="12" w:name="_Hlt515348424"/>
      <w:r>
        <w:rPr>
          <w:rStyle w:val="51"/>
        </w:rPr>
        <w:t>T</w:t>
      </w:r>
      <w:bookmarkEnd w:id="11"/>
      <w:bookmarkEnd w:id="1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zh-CN"/>
        </w:rPr>
        <w:t>Rel-19</w:t>
      </w:r>
      <w:r>
        <w:rPr>
          <w:rFonts w:hint="eastAsia"/>
          <w:lang w:eastAsia="ja-JP"/>
        </w:rPr>
        <w:t xml:space="preserve">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 xml:space="preserve">Acronym: </w:t>
      </w:r>
      <w:r>
        <w:rPr>
          <w:rFonts w:hint="eastAsia"/>
          <w:lang w:val="en-US" w:eastAsia="zh-CN"/>
        </w:rPr>
        <w:t xml:space="preserve"> [</w:t>
      </w:r>
      <w:r>
        <w:rPr>
          <w:rFonts w:hint="eastAsia"/>
          <w:lang w:val="en-US" w:eastAsia="ja-JP"/>
        </w:rPr>
        <w:t>DC_R1</w:t>
      </w:r>
      <w:r>
        <w:rPr>
          <w:rFonts w:hint="eastAsia"/>
          <w:lang w:val="en-US" w:eastAsia="zh-CN"/>
        </w:rPr>
        <w:t>9</w:t>
      </w:r>
      <w:r>
        <w:rPr>
          <w:rFonts w:hint="eastAsia"/>
          <w:lang w:val="en-US" w:eastAsia="ja-JP"/>
        </w:rPr>
        <w:t>_xBLTE_</w:t>
      </w:r>
      <w:r>
        <w:rPr>
          <w:rFonts w:hint="eastAsia"/>
          <w:lang w:val="en-US" w:eastAsia="zh-CN"/>
        </w:rPr>
        <w:t>y</w:t>
      </w:r>
      <w:r>
        <w:rPr>
          <w:rFonts w:hint="eastAsia"/>
          <w:lang w:val="en-US" w:eastAsia="ja-JP"/>
        </w:rPr>
        <w:t>BNR_</w:t>
      </w:r>
      <w:r>
        <w:rPr>
          <w:rFonts w:hint="eastAsia"/>
          <w:lang w:val="en-US" w:eastAsia="zh-CN"/>
        </w:rPr>
        <w:t>z</w:t>
      </w:r>
      <w:r>
        <w:rPr>
          <w:rFonts w:hint="eastAsia"/>
          <w:lang w:val="en-US" w:eastAsia="ja-JP"/>
        </w:rPr>
        <w:t>DL2UL</w:t>
      </w:r>
      <w:r>
        <w:rPr>
          <w:rFonts w:hint="eastAsia"/>
          <w:lang w:val="en-US" w:eastAsia="zh-CN"/>
        </w:rPr>
        <w:t>]</w:t>
      </w:r>
    </w:p>
    <w:p>
      <w:pPr>
        <w:pStyle w:val="3"/>
        <w:tabs>
          <w:tab w:val="left" w:pos="2552"/>
        </w:tabs>
        <w:rPr>
          <w:rFonts w:hint="default" w:eastAsia="宋体"/>
          <w:lang w:val="en-US" w:eastAsia="zh-CN"/>
        </w:rPr>
      </w:pPr>
      <w:r>
        <w:t xml:space="preserve">Unique identifier: </w:t>
      </w:r>
      <w:r>
        <w:tab/>
      </w:r>
      <w:r>
        <w:rPr>
          <w:rFonts w:ascii="Times New Roman" w:hAnsi="Times New Roman"/>
          <w:i/>
          <w:sz w:val="20"/>
        </w:rPr>
        <w:t>{A number to be provided by MCC at the plenary}</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pPr>
      <w:r>
        <w:rPr>
          <w:rFonts w:ascii="Arial" w:hAnsi="Arial" w:cs="Arial"/>
        </w:rPr>
        <w:t xml:space="preserve">Note that this field above indicates the proposed Release at the time of submission of the WID to TSG approval. </w:t>
      </w:r>
      <w:bookmarkStart w:id="13" w:name="_Hlk24657802"/>
      <w:r>
        <w:rPr>
          <w:rFonts w:ascii="Arial" w:hAnsi="Arial" w:cs="Arial"/>
        </w:rPr>
        <w:t>It can later be changed without a need to revise the WID.</w:t>
      </w:r>
      <w:bookmarkEnd w:id="13"/>
      <w:r>
        <w:rPr>
          <w:rFonts w:ascii="Arial" w:hAnsi="Arial" w:cs="Arial"/>
        </w:rPr>
        <w:t xml:space="preserve"> The updated target Release is indicated in the Work Plan. </w:t>
      </w:r>
      <w:bookmarkStart w:id="14" w:name="_Hlk24657936"/>
      <w:r>
        <w:rPr>
          <w:rFonts w:ascii="Arial" w:hAnsi="Arial" w:cs="Arial"/>
          <w:color w:val="0000FF"/>
        </w:rPr>
        <w:t>NOTE: In case of contradiction with the target dates of clause 5, clause 5 determines the target release.</w:t>
      </w:r>
      <w:bookmarkEnd w:id="14"/>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91"/>
              <w:ind w:right="-99"/>
              <w:jc w:val="left"/>
            </w:pPr>
            <w:r>
              <w:t>Acronym</w:t>
            </w:r>
          </w:p>
        </w:tc>
        <w:tc>
          <w:tcPr>
            <w:tcW w:w="960" w:type="dxa"/>
            <w:shd w:val="clear" w:color="auto" w:fill="E0E0E0"/>
          </w:tcPr>
          <w:p>
            <w:pPr>
              <w:pStyle w:val="91"/>
              <w:ind w:right="-99"/>
              <w:jc w:val="left"/>
            </w:pPr>
            <w:r>
              <w:t>Working Group</w:t>
            </w:r>
          </w:p>
        </w:tc>
        <w:tc>
          <w:tcPr>
            <w:tcW w:w="888" w:type="dxa"/>
            <w:shd w:val="clear" w:color="auto" w:fill="E0E0E0"/>
          </w:tcPr>
          <w:p>
            <w:pPr>
              <w:pStyle w:val="91"/>
              <w:ind w:right="-99"/>
              <w:jc w:val="left"/>
            </w:pPr>
            <w:r>
              <w:t>Unique ID</w:t>
            </w:r>
          </w:p>
        </w:tc>
        <w:tc>
          <w:tcPr>
            <w:tcW w:w="6547" w:type="dxa"/>
            <w:shd w:val="clear" w:color="auto" w:fill="E0E0E0"/>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83"/>
            </w:pPr>
          </w:p>
        </w:tc>
        <w:tc>
          <w:tcPr>
            <w:tcW w:w="960" w:type="dxa"/>
          </w:tcPr>
          <w:p>
            <w:pPr>
              <w:pStyle w:val="83"/>
              <w:rPr>
                <w:rFonts w:hint="default" w:eastAsia="宋体"/>
                <w:lang w:val="en-US" w:eastAsia="zh-CN"/>
              </w:rPr>
            </w:pPr>
          </w:p>
        </w:tc>
        <w:tc>
          <w:tcPr>
            <w:tcW w:w="888" w:type="dxa"/>
          </w:tcPr>
          <w:p>
            <w:pPr>
              <w:pStyle w:val="83"/>
              <w:rPr>
                <w:lang w:eastAsia="zh-TW"/>
              </w:rPr>
            </w:pPr>
          </w:p>
        </w:tc>
        <w:tc>
          <w:tcPr>
            <w:tcW w:w="6547" w:type="dxa"/>
          </w:tcPr>
          <w:p>
            <w:pPr>
              <w:pStyle w:val="67"/>
              <w:rPr>
                <w:rFonts w:ascii="Arial" w:hAnsi="Arial" w:cs="Arial"/>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78"/>
        <w:gridCol w:w="824"/>
        <w:gridCol w:w="4332"/>
        <w:gridCol w:w="18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shd w:val="clear" w:color="auto" w:fill="E0E0E0"/>
            <w:vAlign w:val="top"/>
          </w:tcPr>
          <w:p>
            <w:pPr>
              <w:pStyle w:val="91"/>
              <w:ind w:right="-99"/>
              <w:jc w:val="left"/>
            </w:pPr>
            <w:r>
              <w:t>Acronym</w:t>
            </w:r>
          </w:p>
        </w:tc>
        <w:tc>
          <w:tcPr>
            <w:tcW w:w="420" w:type="pct"/>
            <w:shd w:val="clear" w:color="auto" w:fill="E0E0E0"/>
            <w:vAlign w:val="top"/>
          </w:tcPr>
          <w:p>
            <w:pPr>
              <w:pStyle w:val="91"/>
              <w:ind w:right="-99"/>
              <w:jc w:val="left"/>
            </w:pPr>
            <w:r>
              <w:t>Unique ID</w:t>
            </w:r>
          </w:p>
        </w:tc>
        <w:tc>
          <w:tcPr>
            <w:tcW w:w="2200" w:type="pct"/>
            <w:shd w:val="clear" w:color="auto" w:fill="E0E0E0"/>
            <w:vAlign w:val="top"/>
          </w:tcPr>
          <w:p>
            <w:pPr>
              <w:pStyle w:val="91"/>
              <w:ind w:right="-99"/>
              <w:jc w:val="left"/>
            </w:pPr>
            <w:r>
              <w:t>Title</w:t>
            </w:r>
          </w:p>
        </w:tc>
        <w:tc>
          <w:tcPr>
            <w:tcW w:w="923"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z w:val="18"/>
                <w:szCs w:val="18"/>
                <w:lang w:val="en-US" w:eastAsia="zh-CN" w:bidi="ar-SA"/>
              </w:rPr>
            </w:pPr>
            <w:r>
              <w:rPr>
                <w:rFonts w:hint="eastAsia" w:cs="Arial"/>
                <w:sz w:val="18"/>
                <w:szCs w:val="18"/>
                <w:lang w:val="en-US" w:eastAsia="zh-CN"/>
              </w:rPr>
              <w:t>881104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ja-JP" w:bidi="ar-SA"/>
              </w:rPr>
            </w:pPr>
            <w:r>
              <w:t>DC_R17_xBLTE_</w:t>
            </w:r>
            <w:r>
              <w:rPr>
                <w:rFonts w:hint="eastAsia" w:eastAsia="宋体"/>
                <w:lang w:val="en-US" w:eastAsia="zh-CN"/>
              </w:rPr>
              <w:t>3</w:t>
            </w:r>
            <w:r>
              <w:rPr>
                <w:lang w:eastAsia="ja-JP"/>
              </w:rPr>
              <w:t>BNR_yDL2UL</w:t>
            </w:r>
          </w:p>
        </w:tc>
        <w:tc>
          <w:tcPr>
            <w:tcW w:w="420" w:type="pct"/>
            <w:vAlign w:val="top"/>
          </w:tcPr>
          <w:p>
            <w:pPr>
              <w:pStyle w:val="83"/>
              <w:rPr>
                <w:rFonts w:hint="eastAsia" w:ascii="Arial" w:hAnsi="Arial" w:eastAsia="宋体" w:cs="Arial"/>
                <w:strike/>
                <w:sz w:val="18"/>
                <w:szCs w:val="18"/>
                <w:lang w:val="en-US" w:eastAsia="zh-CN" w:bidi="ar-SA"/>
              </w:rPr>
            </w:pPr>
            <w:r>
              <w:rPr>
                <w:rFonts w:hint="eastAsia" w:cs="Arial"/>
                <w:sz w:val="18"/>
                <w:szCs w:val="18"/>
                <w:lang w:val="en-US" w:eastAsia="zh-CN"/>
              </w:rPr>
              <w:t>881204</w:t>
            </w:r>
          </w:p>
        </w:tc>
        <w:tc>
          <w:tcPr>
            <w:tcW w:w="2200" w:type="pct"/>
            <w:vAlign w:val="top"/>
          </w:tcPr>
          <w:p>
            <w:pPr>
              <w:pStyle w:val="67"/>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Rel-17 Dual Connectivity (DC)</w:t>
            </w:r>
            <w:r>
              <w:rPr>
                <w:rFonts w:hint="eastAsia" w:ascii="Arial" w:hAnsi="Arial" w:eastAsia="Calibri" w:cs="Arial"/>
                <w:sz w:val="18"/>
                <w:szCs w:val="18"/>
                <w:lang w:val="en-US" w:eastAsia="ja-JP" w:bidi="ar-SA"/>
              </w:rPr>
              <w:t xml:space="preserve"> of x bands (x=1,2,3) LTE inter-band CA (xDL/1UL) and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 xml:space="preserve"> bands NR inter-band CA (</w:t>
            </w:r>
            <w:r>
              <w:rPr>
                <w:rFonts w:hint="eastAsia" w:ascii="Arial" w:hAnsi="Arial" w:eastAsia="Calibri" w:cs="Arial"/>
                <w:sz w:val="18"/>
                <w:szCs w:val="18"/>
                <w:lang w:val="en-US" w:eastAsia="zh-CN" w:bidi="ar-SA"/>
              </w:rPr>
              <w:t>3</w:t>
            </w:r>
            <w:r>
              <w:rPr>
                <w:rFonts w:hint="eastAsia" w:ascii="Arial" w:hAnsi="Arial" w:eastAsia="Calibri" w:cs="Arial"/>
                <w:sz w:val="18"/>
                <w:szCs w:val="18"/>
                <w:lang w:val="en-US" w:eastAsia="ja-JP" w:bidi="ar-SA"/>
              </w:rPr>
              <w:t>DL/1UL)</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420"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20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923" w:type="pct"/>
            <w:vAlign w:val="top"/>
          </w:tcPr>
          <w:p>
            <w:pPr>
              <w:rPr>
                <w:rFonts w:hint="default" w:ascii="Arial" w:hAnsi="Arial" w:eastAsia="Calibri" w:cs="Arial"/>
                <w:sz w:val="18"/>
                <w:szCs w:val="18"/>
                <w:lang w:val="en-US" w:eastAsia="zh-CN"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55" w:type="pct"/>
            <w:vAlign w:val="top"/>
          </w:tcPr>
          <w:p>
            <w:pPr>
              <w:pStyle w:val="83"/>
              <w:rPr>
                <w:rFonts w:hint="eastAsia" w:ascii="Arial" w:hAnsi="Arial" w:eastAsia="Calibri" w:cs="Arial"/>
                <w:sz w:val="18"/>
                <w:szCs w:val="18"/>
                <w:lang w:val="en-US" w:eastAsia="zh-CN" w:bidi="ar-SA"/>
              </w:rPr>
            </w:pPr>
            <w:bookmarkStart w:id="15" w:name="OLE_LINK1"/>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bookmarkEnd w:id="15"/>
          </w:p>
        </w:tc>
        <w:tc>
          <w:tcPr>
            <w:tcW w:w="420"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20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923" w:type="pct"/>
            <w:vAlign w:val="top"/>
          </w:tcPr>
          <w:p>
            <w:pPr>
              <w:rPr>
                <w:rFonts w:hint="default" w:ascii="Arial" w:hAnsi="Arial" w:eastAsia="Calibri" w:cs="Arial"/>
                <w:sz w:val="18"/>
                <w:szCs w:val="18"/>
                <w:lang w:val="en-US" w:eastAsia="ja-JP" w:bidi="ar-SA"/>
              </w:rPr>
            </w:pPr>
            <w:r>
              <w:rPr>
                <w:i/>
                <w:sz w:val="20"/>
              </w:rPr>
              <w:t xml:space="preserve">{optional free text} </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w:t>
      </w:r>
      <w:r>
        <w:rPr>
          <w:rFonts w:hint="eastAsia" w:ascii="Arial" w:hAnsi="Arial" w:cs="Arial"/>
          <w:sz w:val="18"/>
          <w:szCs w:val="18"/>
          <w:lang w:val="en-US" w:eastAsia="zh-CN"/>
        </w:rPr>
        <w:t>Rel-19</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6"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6"/>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Rel-19</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DC combinations are introduced in a release independent way starting with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xxx</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default" w:ascii="Arial" w:hAnsi="Arial" w:cs="Arial"/>
          <w:i/>
          <w:iCs/>
          <w:lang w:val="en-US" w:eastAsia="zh-CN"/>
        </w:rPr>
      </w:pPr>
      <w:r>
        <w:rPr>
          <w:rFonts w:hint="eastAsia" w:ascii="Arial" w:hAnsi="Arial" w:cs="Arial"/>
          <w:i/>
          <w:iCs/>
          <w:lang w:val="en-US" w:eastAsia="zh-CN"/>
        </w:rPr>
        <w:t>xxx</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w:t>
            </w:r>
            <w:r>
              <w:rPr>
                <w:rFonts w:hint="eastAsia" w:eastAsia="宋体"/>
                <w:lang w:val="en-US" w:eastAsia="zh-CN"/>
              </w:rPr>
              <w:t>CHTTL</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210C"/>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9FB666F"/>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947289"/>
    <w:rsid w:val="0FD32424"/>
    <w:rsid w:val="0FDD2E69"/>
    <w:rsid w:val="0FF330D0"/>
    <w:rsid w:val="0FF7377A"/>
    <w:rsid w:val="10811DA0"/>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421ED1"/>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7B70821"/>
    <w:rsid w:val="17C4240D"/>
    <w:rsid w:val="181679E3"/>
    <w:rsid w:val="18291229"/>
    <w:rsid w:val="18481DE4"/>
    <w:rsid w:val="18842482"/>
    <w:rsid w:val="18DC3168"/>
    <w:rsid w:val="18E74D13"/>
    <w:rsid w:val="196B18EC"/>
    <w:rsid w:val="19AD62AD"/>
    <w:rsid w:val="19DB2E15"/>
    <w:rsid w:val="19EC1A12"/>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07B77"/>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055A0"/>
    <w:rsid w:val="21836AFE"/>
    <w:rsid w:val="21B27C97"/>
    <w:rsid w:val="21EA1D7C"/>
    <w:rsid w:val="22453324"/>
    <w:rsid w:val="22697F11"/>
    <w:rsid w:val="22BC53C6"/>
    <w:rsid w:val="22DB7B3C"/>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675A9"/>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1C517EA"/>
    <w:rsid w:val="324878E2"/>
    <w:rsid w:val="327275AE"/>
    <w:rsid w:val="328D7618"/>
    <w:rsid w:val="32CA248F"/>
    <w:rsid w:val="32FC6CED"/>
    <w:rsid w:val="335E1555"/>
    <w:rsid w:val="338B76BB"/>
    <w:rsid w:val="338F1860"/>
    <w:rsid w:val="34184CED"/>
    <w:rsid w:val="342575CB"/>
    <w:rsid w:val="34390DE3"/>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661562"/>
    <w:rsid w:val="39871713"/>
    <w:rsid w:val="398A299A"/>
    <w:rsid w:val="39A50904"/>
    <w:rsid w:val="39D4668B"/>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C15C2B"/>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2CB2122"/>
    <w:rsid w:val="43484C07"/>
    <w:rsid w:val="434E102D"/>
    <w:rsid w:val="43B67EE8"/>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5B669D"/>
    <w:rsid w:val="479E06D9"/>
    <w:rsid w:val="47E2470C"/>
    <w:rsid w:val="481822D3"/>
    <w:rsid w:val="484478DB"/>
    <w:rsid w:val="489255CF"/>
    <w:rsid w:val="48E9282A"/>
    <w:rsid w:val="490A2D8D"/>
    <w:rsid w:val="4924540F"/>
    <w:rsid w:val="49D80071"/>
    <w:rsid w:val="49E61860"/>
    <w:rsid w:val="4A121519"/>
    <w:rsid w:val="4A2046FF"/>
    <w:rsid w:val="4A3C43E7"/>
    <w:rsid w:val="4A611F95"/>
    <w:rsid w:val="4A722361"/>
    <w:rsid w:val="4A942DAF"/>
    <w:rsid w:val="4AA14E5D"/>
    <w:rsid w:val="4AE84A98"/>
    <w:rsid w:val="4BA51A69"/>
    <w:rsid w:val="4BF142EF"/>
    <w:rsid w:val="4C2751B8"/>
    <w:rsid w:val="4C32162D"/>
    <w:rsid w:val="4C606BA2"/>
    <w:rsid w:val="4C6F5010"/>
    <w:rsid w:val="4C8B55C6"/>
    <w:rsid w:val="4CB64C6B"/>
    <w:rsid w:val="4D287161"/>
    <w:rsid w:val="4D291DBF"/>
    <w:rsid w:val="4D6A40E6"/>
    <w:rsid w:val="4D7114C6"/>
    <w:rsid w:val="4D997F41"/>
    <w:rsid w:val="4DB2602D"/>
    <w:rsid w:val="4DE47E0D"/>
    <w:rsid w:val="4E027E77"/>
    <w:rsid w:val="4E2E4568"/>
    <w:rsid w:val="4E3F4534"/>
    <w:rsid w:val="4E622294"/>
    <w:rsid w:val="4E7540D3"/>
    <w:rsid w:val="4EC110EB"/>
    <w:rsid w:val="4F166C4D"/>
    <w:rsid w:val="4FBD750E"/>
    <w:rsid w:val="4FF15FC1"/>
    <w:rsid w:val="4FFD2F4C"/>
    <w:rsid w:val="50505946"/>
    <w:rsid w:val="505B307F"/>
    <w:rsid w:val="505F00F3"/>
    <w:rsid w:val="50811E25"/>
    <w:rsid w:val="50B65A52"/>
    <w:rsid w:val="50F0107E"/>
    <w:rsid w:val="51016FB9"/>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58746DF"/>
    <w:rsid w:val="56053D28"/>
    <w:rsid w:val="5623776B"/>
    <w:rsid w:val="562F05FA"/>
    <w:rsid w:val="564B1574"/>
    <w:rsid w:val="5657526C"/>
    <w:rsid w:val="5677319A"/>
    <w:rsid w:val="56D72296"/>
    <w:rsid w:val="57454D68"/>
    <w:rsid w:val="576456F5"/>
    <w:rsid w:val="57B70FB9"/>
    <w:rsid w:val="57C232B8"/>
    <w:rsid w:val="57E92E0C"/>
    <w:rsid w:val="586C40AD"/>
    <w:rsid w:val="58803ECD"/>
    <w:rsid w:val="59A17C87"/>
    <w:rsid w:val="59AA013E"/>
    <w:rsid w:val="59B966C3"/>
    <w:rsid w:val="59FC362E"/>
    <w:rsid w:val="5A254CC5"/>
    <w:rsid w:val="5A462E3C"/>
    <w:rsid w:val="5A512614"/>
    <w:rsid w:val="5AAC6BF3"/>
    <w:rsid w:val="5AC015DD"/>
    <w:rsid w:val="5B3E42C0"/>
    <w:rsid w:val="5BAE4B64"/>
    <w:rsid w:val="5BC25EFB"/>
    <w:rsid w:val="5BCF1FB6"/>
    <w:rsid w:val="5BD12F85"/>
    <w:rsid w:val="5BE676E3"/>
    <w:rsid w:val="5C083E2E"/>
    <w:rsid w:val="5C194278"/>
    <w:rsid w:val="5C7661E6"/>
    <w:rsid w:val="5CD50208"/>
    <w:rsid w:val="5CE02D5C"/>
    <w:rsid w:val="5D2700DC"/>
    <w:rsid w:val="5D9C1821"/>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53485"/>
    <w:rsid w:val="64B71B25"/>
    <w:rsid w:val="64E04D76"/>
    <w:rsid w:val="64EF62D7"/>
    <w:rsid w:val="64F15F0D"/>
    <w:rsid w:val="64F205B2"/>
    <w:rsid w:val="651034F5"/>
    <w:rsid w:val="659260DA"/>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AA02FC0"/>
    <w:rsid w:val="6BA604F7"/>
    <w:rsid w:val="6BA732E3"/>
    <w:rsid w:val="6BD70DB7"/>
    <w:rsid w:val="6BE54093"/>
    <w:rsid w:val="6BF25F92"/>
    <w:rsid w:val="6C080B8B"/>
    <w:rsid w:val="6C7257D4"/>
    <w:rsid w:val="6C754620"/>
    <w:rsid w:val="6C8855ED"/>
    <w:rsid w:val="6C976C36"/>
    <w:rsid w:val="6CA9531A"/>
    <w:rsid w:val="6CCB038A"/>
    <w:rsid w:val="6D121B88"/>
    <w:rsid w:val="6DD62224"/>
    <w:rsid w:val="6DDC6F13"/>
    <w:rsid w:val="6E6C6953"/>
    <w:rsid w:val="6E8E0956"/>
    <w:rsid w:val="6EAA0A09"/>
    <w:rsid w:val="6EC412CB"/>
    <w:rsid w:val="6F2137D3"/>
    <w:rsid w:val="6F5375DE"/>
    <w:rsid w:val="6F5F16EF"/>
    <w:rsid w:val="6F6A1F57"/>
    <w:rsid w:val="6F9A573A"/>
    <w:rsid w:val="70075C77"/>
    <w:rsid w:val="704015C3"/>
    <w:rsid w:val="70411523"/>
    <w:rsid w:val="70804B59"/>
    <w:rsid w:val="70F01C36"/>
    <w:rsid w:val="710D1652"/>
    <w:rsid w:val="7142468E"/>
    <w:rsid w:val="7146055B"/>
    <w:rsid w:val="71A33B3D"/>
    <w:rsid w:val="71FA409F"/>
    <w:rsid w:val="72286484"/>
    <w:rsid w:val="727B1CF7"/>
    <w:rsid w:val="72C22395"/>
    <w:rsid w:val="72D01FA0"/>
    <w:rsid w:val="72F539EF"/>
    <w:rsid w:val="72FE7B54"/>
    <w:rsid w:val="73EE52CC"/>
    <w:rsid w:val="73FD0580"/>
    <w:rsid w:val="74317B3D"/>
    <w:rsid w:val="7458252D"/>
    <w:rsid w:val="745F1C9F"/>
    <w:rsid w:val="74B97423"/>
    <w:rsid w:val="74C30258"/>
    <w:rsid w:val="74C419E7"/>
    <w:rsid w:val="74E02C79"/>
    <w:rsid w:val="74F73CE9"/>
    <w:rsid w:val="74FD1809"/>
    <w:rsid w:val="750702EA"/>
    <w:rsid w:val="75267634"/>
    <w:rsid w:val="754C6482"/>
    <w:rsid w:val="75816789"/>
    <w:rsid w:val="75D731CB"/>
    <w:rsid w:val="75F14907"/>
    <w:rsid w:val="760866E8"/>
    <w:rsid w:val="76434AC0"/>
    <w:rsid w:val="767A6BE0"/>
    <w:rsid w:val="76C414B6"/>
    <w:rsid w:val="76C844C3"/>
    <w:rsid w:val="76D17C62"/>
    <w:rsid w:val="772A6211"/>
    <w:rsid w:val="777076B1"/>
    <w:rsid w:val="77771C8D"/>
    <w:rsid w:val="781F485F"/>
    <w:rsid w:val="78625546"/>
    <w:rsid w:val="78944572"/>
    <w:rsid w:val="78987303"/>
    <w:rsid w:val="78C06ED0"/>
    <w:rsid w:val="78E5514E"/>
    <w:rsid w:val="78EE5C02"/>
    <w:rsid w:val="791B240F"/>
    <w:rsid w:val="792F089B"/>
    <w:rsid w:val="79B552D1"/>
    <w:rsid w:val="79CE1B38"/>
    <w:rsid w:val="7A02488C"/>
    <w:rsid w:val="7A15248E"/>
    <w:rsid w:val="7A22207C"/>
    <w:rsid w:val="7A864065"/>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72355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2024-05-13T08:39:31Z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7709B8E15A3849F9B87E0AFE0B8C9CC5</vt:lpwstr>
  </property>
</Properties>
</file>